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3" w:rsidRDefault="00990E33" w:rsidP="00202263">
      <w:pPr>
        <w:pStyle w:val="Tytu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 w:rsidR="00D346CF" w:rsidRPr="00A92385">
        <w:rPr>
          <w:b w:val="0"/>
          <w:bCs w:val="0"/>
          <w:i/>
          <w:iCs/>
          <w:sz w:val="22"/>
          <w:szCs w:val="22"/>
        </w:rPr>
        <w:t>Załącznik nr 1.5 do Zarządzenia Rektora UR  nr 61/2025</w:t>
      </w:r>
    </w:p>
    <w:p w:rsidR="00C17D70" w:rsidRPr="00DC6BC9" w:rsidRDefault="00C17D70" w:rsidP="00202263">
      <w:pPr>
        <w:pStyle w:val="Tytu"/>
      </w:pPr>
    </w:p>
    <w:p w:rsidR="0085747A" w:rsidRPr="00DC6BC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C6BC9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DC6BC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C6BC9">
        <w:rPr>
          <w:rFonts w:ascii="Corbel" w:hAnsi="Corbel"/>
          <w:b/>
          <w:smallCaps/>
          <w:sz w:val="24"/>
          <w:szCs w:val="24"/>
        </w:rPr>
        <w:t>dotyczy cyklu kształcenia</w:t>
      </w:r>
      <w:r w:rsidR="00C44586">
        <w:rPr>
          <w:rFonts w:ascii="Corbel" w:hAnsi="Corbel"/>
          <w:b/>
          <w:smallCaps/>
          <w:sz w:val="24"/>
          <w:szCs w:val="24"/>
        </w:rPr>
        <w:t xml:space="preserve"> </w:t>
      </w:r>
      <w:r w:rsidR="00F41C4E" w:rsidRPr="00DC6BC9">
        <w:rPr>
          <w:rFonts w:ascii="Corbel" w:hAnsi="Corbel"/>
          <w:i/>
          <w:smallCaps/>
          <w:sz w:val="24"/>
          <w:szCs w:val="24"/>
        </w:rPr>
        <w:t>202</w:t>
      </w:r>
      <w:r w:rsidR="00A54E62">
        <w:rPr>
          <w:rFonts w:ascii="Corbel" w:hAnsi="Corbel"/>
          <w:i/>
          <w:smallCaps/>
          <w:sz w:val="24"/>
          <w:szCs w:val="24"/>
        </w:rPr>
        <w:t>5</w:t>
      </w:r>
      <w:r w:rsidR="00FF46D0" w:rsidRPr="00DC6BC9">
        <w:rPr>
          <w:rFonts w:ascii="Corbel" w:hAnsi="Corbel"/>
          <w:i/>
          <w:smallCaps/>
          <w:sz w:val="24"/>
          <w:szCs w:val="24"/>
        </w:rPr>
        <w:t>-</w:t>
      </w:r>
      <w:r w:rsidR="000E184B" w:rsidRPr="00DC6BC9">
        <w:rPr>
          <w:rFonts w:ascii="Corbel" w:hAnsi="Corbel"/>
          <w:i/>
          <w:smallCaps/>
          <w:sz w:val="24"/>
          <w:szCs w:val="24"/>
        </w:rPr>
        <w:t>202</w:t>
      </w:r>
      <w:r w:rsidR="00A54E62">
        <w:rPr>
          <w:rFonts w:ascii="Corbel" w:hAnsi="Corbel"/>
          <w:i/>
          <w:smallCaps/>
          <w:sz w:val="24"/>
          <w:szCs w:val="24"/>
        </w:rPr>
        <w:t>7</w:t>
      </w:r>
    </w:p>
    <w:p w:rsidR="0085747A" w:rsidRPr="00DC6BC9" w:rsidRDefault="00C44586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DC6BC9">
        <w:rPr>
          <w:rFonts w:ascii="Corbel" w:hAnsi="Corbel"/>
          <w:i/>
          <w:sz w:val="20"/>
          <w:szCs w:val="20"/>
        </w:rPr>
        <w:t>(skrajne daty</w:t>
      </w:r>
      <w:r w:rsidR="0085747A" w:rsidRPr="00DC6BC9">
        <w:rPr>
          <w:rFonts w:ascii="Corbel" w:hAnsi="Corbel"/>
          <w:sz w:val="20"/>
          <w:szCs w:val="20"/>
        </w:rPr>
        <w:t>)</w:t>
      </w:r>
    </w:p>
    <w:p w:rsidR="00445970" w:rsidRPr="00DC6BC9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C6BC9">
        <w:rPr>
          <w:rFonts w:ascii="Corbel" w:hAnsi="Corbel"/>
          <w:sz w:val="20"/>
          <w:szCs w:val="20"/>
        </w:rPr>
        <w:tab/>
      </w:r>
      <w:r w:rsidRPr="00DC6BC9">
        <w:rPr>
          <w:rFonts w:ascii="Corbel" w:hAnsi="Corbel"/>
          <w:sz w:val="20"/>
          <w:szCs w:val="20"/>
        </w:rPr>
        <w:tab/>
      </w:r>
      <w:r w:rsidRPr="00DC6BC9">
        <w:rPr>
          <w:rFonts w:ascii="Corbel" w:hAnsi="Corbel"/>
          <w:sz w:val="20"/>
          <w:szCs w:val="20"/>
        </w:rPr>
        <w:tab/>
      </w:r>
      <w:r w:rsidRPr="00DC6BC9">
        <w:rPr>
          <w:rFonts w:ascii="Corbel" w:hAnsi="Corbel"/>
          <w:sz w:val="20"/>
          <w:szCs w:val="20"/>
        </w:rPr>
        <w:tab/>
        <w:t>R</w:t>
      </w:r>
      <w:r w:rsidR="00E45818" w:rsidRPr="00DC6BC9">
        <w:rPr>
          <w:rFonts w:ascii="Corbel" w:hAnsi="Corbel"/>
          <w:sz w:val="20"/>
          <w:szCs w:val="20"/>
        </w:rPr>
        <w:t>ok akademicki   202</w:t>
      </w:r>
      <w:r w:rsidR="00A54E62">
        <w:rPr>
          <w:rFonts w:ascii="Corbel" w:hAnsi="Corbel"/>
          <w:sz w:val="20"/>
          <w:szCs w:val="20"/>
        </w:rPr>
        <w:t>6</w:t>
      </w:r>
      <w:r w:rsidR="006D3029" w:rsidRPr="00DC6BC9">
        <w:rPr>
          <w:rFonts w:ascii="Corbel" w:hAnsi="Corbel"/>
          <w:sz w:val="20"/>
          <w:szCs w:val="20"/>
        </w:rPr>
        <w:t>/202</w:t>
      </w:r>
      <w:r w:rsidR="00A54E62">
        <w:rPr>
          <w:rFonts w:ascii="Corbel" w:hAnsi="Corbel"/>
          <w:sz w:val="20"/>
          <w:szCs w:val="20"/>
        </w:rPr>
        <w:t>7</w:t>
      </w:r>
    </w:p>
    <w:p w:rsidR="0085747A" w:rsidRPr="00DC6BC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C6BC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C6BC9">
        <w:rPr>
          <w:rFonts w:ascii="Corbel" w:hAnsi="Corbel"/>
          <w:szCs w:val="24"/>
        </w:rPr>
        <w:t xml:space="preserve">1. </w:t>
      </w:r>
      <w:r w:rsidR="0085747A" w:rsidRPr="00DC6BC9">
        <w:rPr>
          <w:rFonts w:ascii="Corbel" w:hAnsi="Corbel"/>
          <w:szCs w:val="24"/>
        </w:rPr>
        <w:t xml:space="preserve">Podstawowe </w:t>
      </w:r>
      <w:r w:rsidR="00445970" w:rsidRPr="00DC6BC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C6BC9" w:rsidRDefault="006B55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E184B" w:rsidRPr="00DC6BC9">
              <w:rPr>
                <w:rFonts w:ascii="Corbel" w:hAnsi="Corbel"/>
                <w:b w:val="0"/>
                <w:sz w:val="24"/>
                <w:szCs w:val="24"/>
              </w:rPr>
              <w:t xml:space="preserve"> społeczna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C6BC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DC6BC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B342A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N</w:t>
            </w:r>
            <w:r w:rsidR="0085747A" w:rsidRPr="00DC6BC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C6BC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DC6BC9" w:rsidRDefault="00A54E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4E6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DC6BC9" w:rsidRDefault="008E0ADE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D20B9D" w:rsidRPr="00DC6BC9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C6BC9" w:rsidRDefault="000E7354" w:rsidP="000E73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E184B" w:rsidRPr="00DC6BC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C6BC9">
              <w:rPr>
                <w:rFonts w:ascii="Corbel" w:hAnsi="Corbel"/>
                <w:sz w:val="24"/>
                <w:szCs w:val="24"/>
              </w:rPr>
              <w:t>/y</w:t>
            </w:r>
            <w:r w:rsidRPr="00DC6BC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BC9" w:rsidRDefault="00D20B9D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150359" w:rsidRPr="00DC6BC9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3D275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DC6BC9" w:rsidRDefault="00E80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DC6BC9" w:rsidTr="00B819C8">
        <w:tc>
          <w:tcPr>
            <w:tcW w:w="2694" w:type="dxa"/>
            <w:vAlign w:val="center"/>
          </w:tcPr>
          <w:p w:rsidR="00923D7D" w:rsidRPr="00DC6BC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DC6BC9" w:rsidRDefault="00F160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E184B" w:rsidRPr="00DC6BC9">
              <w:rPr>
                <w:rFonts w:ascii="Corbel" w:hAnsi="Corbel"/>
                <w:b w:val="0"/>
                <w:sz w:val="24"/>
                <w:szCs w:val="24"/>
              </w:rPr>
              <w:t>r hab. Prof. UR Marek Paluch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DC6BC9" w:rsidRDefault="0085747A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DC6BC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 xml:space="preserve">* </w:t>
      </w:r>
      <w:r w:rsidRPr="00DC6BC9">
        <w:rPr>
          <w:rFonts w:ascii="Corbel" w:hAnsi="Corbel"/>
          <w:i/>
          <w:sz w:val="24"/>
          <w:szCs w:val="24"/>
        </w:rPr>
        <w:t>-</w:t>
      </w:r>
      <w:r w:rsidR="00B90885" w:rsidRPr="00DC6BC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C6BC9">
        <w:rPr>
          <w:rFonts w:ascii="Corbel" w:hAnsi="Corbel"/>
          <w:b w:val="0"/>
          <w:sz w:val="24"/>
          <w:szCs w:val="24"/>
        </w:rPr>
        <w:t>e,</w:t>
      </w:r>
      <w:r w:rsidRPr="00DC6BC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C6BC9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DC6BC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>1.</w:t>
      </w:r>
      <w:r w:rsidR="00E22FBC" w:rsidRPr="00DC6BC9">
        <w:rPr>
          <w:rFonts w:ascii="Corbel" w:hAnsi="Corbel"/>
          <w:sz w:val="24"/>
          <w:szCs w:val="24"/>
        </w:rPr>
        <w:t>1</w:t>
      </w:r>
      <w:r w:rsidRPr="00DC6BC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DC6BC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DC6BC9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Semestr</w:t>
            </w:r>
          </w:p>
          <w:p w:rsidR="00015B8F" w:rsidRPr="00DC6BC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(</w:t>
            </w:r>
            <w:r w:rsidR="00363F78" w:rsidRPr="00DC6BC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C6BC9">
              <w:rPr>
                <w:rFonts w:ascii="Corbel" w:hAnsi="Corbel"/>
                <w:b/>
                <w:szCs w:val="24"/>
              </w:rPr>
              <w:t>Liczba pkt</w:t>
            </w:r>
            <w:r w:rsidR="00B90885" w:rsidRPr="00DC6BC9">
              <w:rPr>
                <w:rFonts w:ascii="Corbel" w:hAnsi="Corbel"/>
                <w:b/>
                <w:szCs w:val="24"/>
              </w:rPr>
              <w:t>.</w:t>
            </w:r>
            <w:r w:rsidRPr="00DC6BC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C6BC9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C6BC9" w:rsidRDefault="003D27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E73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6B55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DC6BC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DC6BC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>1.</w:t>
      </w:r>
      <w:r w:rsidR="00E22FBC" w:rsidRPr="00DC6BC9">
        <w:rPr>
          <w:rFonts w:ascii="Corbel" w:hAnsi="Corbel"/>
          <w:smallCaps w:val="0"/>
          <w:szCs w:val="24"/>
        </w:rPr>
        <w:t>2</w:t>
      </w:r>
      <w:r w:rsidR="00F83B28" w:rsidRPr="00DC6BC9">
        <w:rPr>
          <w:rFonts w:ascii="Corbel" w:hAnsi="Corbel"/>
          <w:smallCaps w:val="0"/>
          <w:szCs w:val="24"/>
        </w:rPr>
        <w:t>.</w:t>
      </w:r>
      <w:r w:rsidR="00F83B28" w:rsidRPr="00DC6BC9">
        <w:rPr>
          <w:rFonts w:ascii="Corbel" w:hAnsi="Corbel"/>
          <w:smallCaps w:val="0"/>
          <w:szCs w:val="24"/>
        </w:rPr>
        <w:tab/>
      </w:r>
      <w:r w:rsidRPr="00DC6BC9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5578B" w:rsidRDefault="004B5EE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5578B">
        <w:rPr>
          <w:rFonts w:ascii="Corbel" w:eastAsia="MS Gothic" w:hAnsi="Corbel" w:cs="MS Gothic"/>
          <w:b w:val="0"/>
          <w:szCs w:val="24"/>
        </w:rPr>
        <w:t>X</w:t>
      </w:r>
      <w:r w:rsidR="0085747A" w:rsidRPr="00F5578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DC6BC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1.3 </w:t>
      </w:r>
      <w:r w:rsidR="00F83B28" w:rsidRPr="00DC6BC9">
        <w:rPr>
          <w:rFonts w:ascii="Corbel" w:hAnsi="Corbel"/>
          <w:smallCaps w:val="0"/>
          <w:szCs w:val="24"/>
        </w:rPr>
        <w:tab/>
      </w:r>
      <w:r w:rsidRPr="00DC6BC9">
        <w:rPr>
          <w:rFonts w:ascii="Corbel" w:hAnsi="Corbel"/>
          <w:smallCaps w:val="0"/>
          <w:szCs w:val="24"/>
        </w:rPr>
        <w:t>For</w:t>
      </w:r>
      <w:r w:rsidR="00445970" w:rsidRPr="00DC6BC9">
        <w:rPr>
          <w:rFonts w:ascii="Corbel" w:hAnsi="Corbel"/>
          <w:smallCaps w:val="0"/>
          <w:szCs w:val="24"/>
        </w:rPr>
        <w:t>ma zaliczenia przedmiotu</w:t>
      </w:r>
      <w:r w:rsidRPr="00DC6BC9">
        <w:rPr>
          <w:rFonts w:ascii="Corbel" w:hAnsi="Corbel"/>
          <w:smallCaps w:val="0"/>
          <w:szCs w:val="24"/>
        </w:rPr>
        <w:t xml:space="preserve"> (z toku)</w:t>
      </w:r>
      <w:r w:rsidR="007A5BA9" w:rsidRPr="00DC6BC9">
        <w:rPr>
          <w:rFonts w:ascii="Corbel" w:hAnsi="Corbel"/>
          <w:smallCaps w:val="0"/>
          <w:szCs w:val="24"/>
        </w:rPr>
        <w:t>:</w:t>
      </w:r>
    </w:p>
    <w:p w:rsidR="00E960BB" w:rsidRPr="00DC6BC9" w:rsidRDefault="00722B0B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6BC9">
        <w:rPr>
          <w:rFonts w:ascii="Corbel" w:hAnsi="Corbel"/>
          <w:szCs w:val="24"/>
        </w:rPr>
        <w:t>egzamin</w:t>
      </w:r>
    </w:p>
    <w:p w:rsidR="00E062E7" w:rsidRPr="00DC6BC9" w:rsidRDefault="00E062E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DC6BC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6BC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DC6BC9" w:rsidTr="00745302">
        <w:tc>
          <w:tcPr>
            <w:tcW w:w="9670" w:type="dxa"/>
          </w:tcPr>
          <w:p w:rsidR="00E80FFB" w:rsidRPr="00DC6BC9" w:rsidRDefault="00E80FFB" w:rsidP="00E80F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teoretycznych podstaw kształcenia i wychowania oraz diagnostyki pedagogicznej.</w:t>
            </w:r>
          </w:p>
        </w:tc>
      </w:tr>
    </w:tbl>
    <w:p w:rsidR="00E80FFB" w:rsidRPr="00DC6BC9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80FFB" w:rsidRPr="00DC6BC9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C6BC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6BC9">
        <w:rPr>
          <w:rFonts w:ascii="Corbel" w:hAnsi="Corbel"/>
          <w:szCs w:val="24"/>
        </w:rPr>
        <w:t>3.</w:t>
      </w:r>
      <w:r w:rsidR="00A84C85" w:rsidRPr="00DC6BC9">
        <w:rPr>
          <w:rFonts w:ascii="Corbel" w:hAnsi="Corbel"/>
          <w:szCs w:val="24"/>
        </w:rPr>
        <w:t>cele, efekty uczenia się</w:t>
      </w:r>
      <w:r w:rsidR="0085747A" w:rsidRPr="00DC6BC9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C6BC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 xml:space="preserve">3.1 </w:t>
      </w:r>
      <w:r w:rsidR="00C05F44" w:rsidRPr="00DC6BC9">
        <w:rPr>
          <w:rFonts w:ascii="Corbel" w:hAnsi="Corbel"/>
          <w:sz w:val="24"/>
          <w:szCs w:val="24"/>
        </w:rPr>
        <w:t>Cele przedmiotu</w:t>
      </w:r>
    </w:p>
    <w:p w:rsidR="00F83B28" w:rsidRPr="00DC6BC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E80FFB" w:rsidRPr="00DC6BC9" w:rsidTr="00953DAF">
        <w:tc>
          <w:tcPr>
            <w:tcW w:w="851" w:type="dxa"/>
            <w:vAlign w:val="center"/>
          </w:tcPr>
          <w:p w:rsidR="00E80FFB" w:rsidRPr="00DC6BC9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</w:tcPr>
          <w:p w:rsidR="00E80FFB" w:rsidRPr="00DC6BC9" w:rsidRDefault="00E80FFB" w:rsidP="00A35A37">
            <w:pPr>
              <w:shd w:val="clear" w:color="auto" w:fill="FFFFFF"/>
              <w:tabs>
                <w:tab w:val="left" w:pos="180"/>
                <w:tab w:val="left" w:pos="274"/>
              </w:tabs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Zapoznanie z </w:t>
            </w:r>
            <w:r w:rsidR="00A35A37" w:rsidRPr="00DC6BC9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dziejami pedagogiki społecznej w Polsce</w:t>
            </w:r>
          </w:p>
        </w:tc>
      </w:tr>
      <w:tr w:rsidR="00E80FFB" w:rsidRPr="00DC6BC9" w:rsidTr="00953DAF">
        <w:tc>
          <w:tcPr>
            <w:tcW w:w="851" w:type="dxa"/>
            <w:vAlign w:val="center"/>
          </w:tcPr>
          <w:p w:rsidR="00E80FFB" w:rsidRPr="00DC6BC9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E80FFB" w:rsidRPr="00DC6BC9" w:rsidRDefault="00740EEC" w:rsidP="00830301">
            <w:pPr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Wykształcenie</w:t>
            </w:r>
            <w:r w:rsidR="00E80FFB"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 umiejętności dokonania krytycznej analizy i adekwatnej oceny </w:t>
            </w:r>
            <w:r w:rsidR="00830301"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działań wybranych instytucji wychowawczych</w:t>
            </w:r>
          </w:p>
        </w:tc>
      </w:tr>
      <w:tr w:rsidR="007812EA" w:rsidRPr="00DC6BC9" w:rsidTr="00953DAF">
        <w:tc>
          <w:tcPr>
            <w:tcW w:w="851" w:type="dxa"/>
            <w:vAlign w:val="center"/>
          </w:tcPr>
          <w:p w:rsidR="007812EA" w:rsidRPr="00DC6BC9" w:rsidRDefault="007812EA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7812EA" w:rsidRPr="00DC6BC9" w:rsidRDefault="007812EA" w:rsidP="00740EEC">
            <w:pPr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Wdrożenie do zaproponowania skutecznych </w:t>
            </w:r>
            <w:r w:rsidRPr="00DC6BC9">
              <w:rPr>
                <w:rFonts w:ascii="Corbel" w:hAnsi="Corbel" w:cs="Arial"/>
                <w:sz w:val="24"/>
                <w:szCs w:val="24"/>
              </w:rPr>
              <w:t>działań</w:t>
            </w:r>
            <w:r w:rsidR="00740EEC" w:rsidRPr="00DC6BC9">
              <w:rPr>
                <w:rFonts w:ascii="Corbel" w:hAnsi="Corbel" w:cs="Arial"/>
                <w:sz w:val="24"/>
                <w:szCs w:val="24"/>
              </w:rPr>
              <w:t>,opartych o rzetelną diagnozę potrzeb wychowanków</w:t>
            </w:r>
            <w:r w:rsidR="000D4734" w:rsidRPr="00DC6BC9">
              <w:rPr>
                <w:rFonts w:ascii="Corbel" w:hAnsi="Corbel" w:cs="Arial"/>
                <w:sz w:val="24"/>
                <w:szCs w:val="24"/>
              </w:rPr>
              <w:t>,</w:t>
            </w:r>
            <w:r w:rsidR="005D204F" w:rsidRPr="00DC6BC9">
              <w:rPr>
                <w:rFonts w:ascii="Corbel" w:hAnsi="Corbel" w:cs="Arial"/>
                <w:sz w:val="24"/>
                <w:szCs w:val="24"/>
              </w:rPr>
              <w:t xml:space="preserve">wybranych instytucjach </w:t>
            </w:r>
            <w:r w:rsidR="00CE5877" w:rsidRPr="00DC6BC9">
              <w:rPr>
                <w:rFonts w:ascii="Corbel" w:hAnsi="Corbel" w:cs="Arial"/>
                <w:sz w:val="24"/>
                <w:szCs w:val="24"/>
              </w:rPr>
              <w:t>pomocowych</w:t>
            </w:r>
          </w:p>
        </w:tc>
      </w:tr>
      <w:tr w:rsidR="00E80FFB" w:rsidRPr="00DC6BC9" w:rsidTr="00953DAF">
        <w:tc>
          <w:tcPr>
            <w:tcW w:w="851" w:type="dxa"/>
            <w:vAlign w:val="center"/>
          </w:tcPr>
          <w:p w:rsidR="00E80FFB" w:rsidRPr="00DC6BC9" w:rsidRDefault="007812EA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E80FFB" w:rsidRPr="00DC6BC9" w:rsidRDefault="007812EA" w:rsidP="00E80F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 xml:space="preserve">Uwrażliwienie na zagrożenia </w:t>
            </w:r>
            <w:r w:rsidR="005D204F" w:rsidRPr="00DC6BC9">
              <w:rPr>
                <w:rFonts w:ascii="Corbel" w:hAnsi="Corbel"/>
                <w:sz w:val="24"/>
                <w:szCs w:val="24"/>
              </w:rPr>
              <w:t xml:space="preserve">procesu wychowania w </w:t>
            </w:r>
            <w:r w:rsidR="00296ACB" w:rsidRPr="00DC6BC9">
              <w:rPr>
                <w:rFonts w:ascii="Corbel" w:hAnsi="Corbel"/>
                <w:sz w:val="24"/>
                <w:szCs w:val="24"/>
              </w:rPr>
              <w:t>środowisku</w:t>
            </w:r>
          </w:p>
        </w:tc>
      </w:tr>
    </w:tbl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DC6BC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b/>
          <w:sz w:val="24"/>
          <w:szCs w:val="24"/>
        </w:rPr>
        <w:t xml:space="preserve">3.2 </w:t>
      </w:r>
      <w:r w:rsidR="001D7B54" w:rsidRPr="00DC6BC9">
        <w:rPr>
          <w:rFonts w:ascii="Corbel" w:hAnsi="Corbel"/>
          <w:b/>
          <w:sz w:val="24"/>
          <w:szCs w:val="24"/>
        </w:rPr>
        <w:t xml:space="preserve">Efekty </w:t>
      </w:r>
      <w:r w:rsidR="00C05F44" w:rsidRPr="00DC6BC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C6BC9">
        <w:rPr>
          <w:rFonts w:ascii="Corbel" w:hAnsi="Corbel"/>
          <w:b/>
          <w:sz w:val="24"/>
          <w:szCs w:val="24"/>
        </w:rPr>
        <w:t>dla przedmiotu</w:t>
      </w:r>
    </w:p>
    <w:p w:rsidR="001D7B54" w:rsidRPr="00DC6BC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DC6BC9" w:rsidTr="0071620A">
        <w:tc>
          <w:tcPr>
            <w:tcW w:w="1701" w:type="dxa"/>
            <w:vAlign w:val="center"/>
          </w:tcPr>
          <w:p w:rsidR="0085747A" w:rsidRPr="00DC6B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C6BC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C6B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C6B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C6B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C6BC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093290" w:rsidRPr="00DC6BC9" w:rsidTr="005E6E85">
        <w:tc>
          <w:tcPr>
            <w:tcW w:w="1701" w:type="dxa"/>
          </w:tcPr>
          <w:p w:rsidR="00093290" w:rsidRPr="00DC6BC9" w:rsidRDefault="000932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093290" w:rsidRPr="00DC6BC9" w:rsidRDefault="005F4C8A" w:rsidP="00E80F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Opisze znaczenie różnych interakcji społecznych w procesie wychowania i edukacji oraz dokona analizy zagrożeń wychowania w środowisku</w:t>
            </w:r>
          </w:p>
        </w:tc>
        <w:tc>
          <w:tcPr>
            <w:tcW w:w="1873" w:type="dxa"/>
          </w:tcPr>
          <w:p w:rsidR="00093290" w:rsidRPr="00DC6BC9" w:rsidRDefault="0080280C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85747A" w:rsidRPr="00DC6BC9" w:rsidTr="005E6E85">
        <w:tc>
          <w:tcPr>
            <w:tcW w:w="1701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E80FFB" w:rsidRPr="00DC6BC9" w:rsidRDefault="005F4C8A" w:rsidP="008028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Omówi dzieje pedagogiki społecznej w Polsce oraz  wyjaśni znaczenie różnych instytucji społecznych w aspekcie oddziaływań edukacyjnych  </w:t>
            </w:r>
          </w:p>
        </w:tc>
        <w:tc>
          <w:tcPr>
            <w:tcW w:w="1873" w:type="dxa"/>
          </w:tcPr>
          <w:p w:rsidR="0085747A" w:rsidRPr="00DC6BC9" w:rsidRDefault="00E80FFB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5747A" w:rsidRPr="00DC6BC9" w:rsidTr="005E6E85">
        <w:tc>
          <w:tcPr>
            <w:tcW w:w="1701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DC6BC9" w:rsidRDefault="005F4C8A" w:rsidP="00EB0E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Zdiagnozuje  i zinterpretuje zachowania uczestników procesów edukacyjnych w określonych sytuacjach społecznych uwzględniając motywy określonych reakcji i wpływ grupy na jednostkę</w:t>
            </w:r>
            <w:r w:rsidR="00305CF4" w:rsidRPr="00DC6BC9">
              <w:rPr>
                <w:rFonts w:ascii="Corbel" w:hAnsi="Corbel"/>
                <w:b w:val="0"/>
                <w:smallCaps w:val="0"/>
                <w:szCs w:val="24"/>
              </w:rPr>
              <w:t>. Trafnie oceni skuteczność działań wychowawczych realizowanych przez różne środowiska wychowawcze</w:t>
            </w:r>
          </w:p>
        </w:tc>
        <w:tc>
          <w:tcPr>
            <w:tcW w:w="1873" w:type="dxa"/>
          </w:tcPr>
          <w:p w:rsidR="0085747A" w:rsidRPr="00DC6BC9" w:rsidRDefault="007C62FD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F160F5" w:rsidRPr="00DC6BC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DC6BC9" w:rsidTr="005E6E85">
        <w:tc>
          <w:tcPr>
            <w:tcW w:w="1701" w:type="dxa"/>
          </w:tcPr>
          <w:p w:rsidR="0085747A" w:rsidRPr="00DC6BC9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85747A" w:rsidRPr="00DC6BC9" w:rsidRDefault="00305C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Zaproponuje efektywne działania  </w:t>
            </w:r>
            <w:r w:rsidR="00D1596F"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edukacyjne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w stosunku do członków wybranej grupy społecznej   </w:t>
            </w:r>
          </w:p>
        </w:tc>
        <w:tc>
          <w:tcPr>
            <w:tcW w:w="1873" w:type="dxa"/>
          </w:tcPr>
          <w:p w:rsidR="0085747A" w:rsidRPr="00DC6BC9" w:rsidRDefault="00D03372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D77A15" w:rsidRPr="00DC6BC9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77D78" w:rsidRPr="00DC6BC9" w:rsidRDefault="00077D7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DC6BC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C6BC9">
        <w:rPr>
          <w:rFonts w:ascii="Corbel" w:hAnsi="Corbel"/>
          <w:b/>
          <w:sz w:val="24"/>
          <w:szCs w:val="24"/>
        </w:rPr>
        <w:t>3.3</w:t>
      </w:r>
      <w:r w:rsidR="0085747A" w:rsidRPr="00DC6BC9">
        <w:rPr>
          <w:rFonts w:ascii="Corbel" w:hAnsi="Corbel"/>
          <w:b/>
          <w:sz w:val="24"/>
          <w:szCs w:val="24"/>
        </w:rPr>
        <w:t>T</w:t>
      </w:r>
      <w:r w:rsidR="001D7B54" w:rsidRPr="00DC6BC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DC6BC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DC6BC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DC6BC9" w:rsidTr="00923D7D">
        <w:tc>
          <w:tcPr>
            <w:tcW w:w="9639" w:type="dxa"/>
          </w:tcPr>
          <w:p w:rsidR="0085747A" w:rsidRPr="00DC6BC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5751" w:rsidRPr="00DC6BC9" w:rsidTr="00923D7D">
        <w:tc>
          <w:tcPr>
            <w:tcW w:w="9639" w:type="dxa"/>
          </w:tcPr>
          <w:p w:rsidR="00F15751" w:rsidRPr="00DC6BC9" w:rsidRDefault="006D3029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Dzieje pedagogiki społecznej, główne ośrodki naukowo-badawcze</w:t>
            </w:r>
          </w:p>
        </w:tc>
      </w:tr>
      <w:tr w:rsidR="00F15751" w:rsidRPr="00DC6BC9" w:rsidTr="00923D7D">
        <w:tc>
          <w:tcPr>
            <w:tcW w:w="9639" w:type="dxa"/>
          </w:tcPr>
          <w:p w:rsidR="00F15751" w:rsidRPr="00DC6BC9" w:rsidRDefault="00EB6B2A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Przedmiot badań pedagogiki społecznej</w:t>
            </w:r>
          </w:p>
        </w:tc>
      </w:tr>
      <w:tr w:rsidR="00EB6B2A" w:rsidRPr="00DC6BC9" w:rsidTr="00923D7D">
        <w:tc>
          <w:tcPr>
            <w:tcW w:w="9639" w:type="dxa"/>
          </w:tcPr>
          <w:p w:rsidR="00EB6B2A" w:rsidRPr="00DC6BC9" w:rsidRDefault="00143B86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Cele, funkcje, struktura podstawowych środowisk wychowawczych</w:t>
            </w:r>
          </w:p>
        </w:tc>
      </w:tr>
      <w:tr w:rsidR="00143B86" w:rsidRPr="00DC6BC9" w:rsidTr="00923D7D">
        <w:tc>
          <w:tcPr>
            <w:tcW w:w="9639" w:type="dxa"/>
          </w:tcPr>
          <w:p w:rsidR="00143B86" w:rsidRPr="00DC6BC9" w:rsidRDefault="001D64EA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Metody badań pedagogiki społecznej</w:t>
            </w:r>
          </w:p>
        </w:tc>
      </w:tr>
      <w:tr w:rsidR="001D64EA" w:rsidRPr="00DC6BC9" w:rsidTr="00923D7D">
        <w:tc>
          <w:tcPr>
            <w:tcW w:w="9639" w:type="dxa"/>
          </w:tcPr>
          <w:p w:rsidR="001D64EA" w:rsidRPr="00DC6BC9" w:rsidRDefault="001D64EA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Diagnoza środowiskowych uwarunkowań procesu wychowania </w:t>
            </w:r>
          </w:p>
        </w:tc>
      </w:tr>
      <w:tr w:rsidR="00C06339" w:rsidRPr="00DC6BC9" w:rsidTr="00923D7D">
        <w:tc>
          <w:tcPr>
            <w:tcW w:w="9639" w:type="dxa"/>
          </w:tcPr>
          <w:p w:rsidR="00C06339" w:rsidRPr="00DC6BC9" w:rsidRDefault="00C06339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Zagrożenia procesu wychowania w środowisku</w:t>
            </w:r>
          </w:p>
        </w:tc>
      </w:tr>
      <w:tr w:rsidR="00C06339" w:rsidRPr="00DC6BC9" w:rsidTr="00923D7D">
        <w:tc>
          <w:tcPr>
            <w:tcW w:w="9639" w:type="dxa"/>
          </w:tcPr>
          <w:p w:rsidR="00C06339" w:rsidRPr="00DC6BC9" w:rsidRDefault="00C06339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Organizowanie środowisk wychowawczych o charakterze profilaktycznym i kompensacyjnym</w:t>
            </w:r>
          </w:p>
        </w:tc>
      </w:tr>
      <w:tr w:rsidR="00F15751" w:rsidRPr="00DC6BC9" w:rsidTr="00923D7D">
        <w:tc>
          <w:tcPr>
            <w:tcW w:w="9639" w:type="dxa"/>
          </w:tcPr>
          <w:p w:rsidR="00F15751" w:rsidRPr="00DC6BC9" w:rsidRDefault="00F17322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Społeczno-edukacyjne funkcje organizacji pozarządowych</w:t>
            </w:r>
          </w:p>
        </w:tc>
      </w:tr>
    </w:tbl>
    <w:p w:rsidR="0085747A" w:rsidRPr="00DC6BC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C6BC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C6BC9">
        <w:rPr>
          <w:rFonts w:ascii="Corbel" w:hAnsi="Corbel"/>
          <w:sz w:val="24"/>
          <w:szCs w:val="24"/>
        </w:rPr>
        <w:t xml:space="preserve">, </w:t>
      </w:r>
      <w:r w:rsidRPr="00DC6BC9">
        <w:rPr>
          <w:rFonts w:ascii="Corbel" w:hAnsi="Corbel"/>
          <w:sz w:val="24"/>
          <w:szCs w:val="24"/>
        </w:rPr>
        <w:t xml:space="preserve">zajęć praktycznych </w:t>
      </w:r>
    </w:p>
    <w:p w:rsidR="0085747A" w:rsidRPr="00DC6BC9" w:rsidRDefault="00150359" w:rsidP="00150359">
      <w:pPr>
        <w:spacing w:line="240" w:lineRule="auto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>Nie dotyczy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C6BC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>3.4 Metody dydaktyczne</w:t>
      </w:r>
    </w:p>
    <w:p w:rsidR="00C542A5" w:rsidRPr="00DC6BC9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F15751" w:rsidRPr="00DC6BC9" w:rsidRDefault="00F1575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4. </w:t>
      </w:r>
      <w:r w:rsidR="0085747A" w:rsidRPr="00DC6BC9">
        <w:rPr>
          <w:rFonts w:ascii="Corbel" w:hAnsi="Corbel"/>
          <w:smallCaps w:val="0"/>
          <w:szCs w:val="24"/>
        </w:rPr>
        <w:t>METODY I KRYTERIA OCENY</w:t>
      </w:r>
    </w:p>
    <w:p w:rsidR="00923D7D" w:rsidRPr="00DC6BC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DC6BC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C6BC9">
        <w:rPr>
          <w:rFonts w:ascii="Corbel" w:hAnsi="Corbel"/>
          <w:smallCaps w:val="0"/>
          <w:szCs w:val="24"/>
        </w:rPr>
        <w:t>uczenia się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DC6BC9" w:rsidTr="00C05F44">
        <w:tc>
          <w:tcPr>
            <w:tcW w:w="1985" w:type="dxa"/>
            <w:vAlign w:val="center"/>
          </w:tcPr>
          <w:p w:rsidR="0085747A" w:rsidRPr="00DC6BC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DC6BC9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DC6BC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DC6B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DC6B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DC6BC9" w:rsidTr="00C05F44">
        <w:tc>
          <w:tcPr>
            <w:tcW w:w="1985" w:type="dxa"/>
          </w:tcPr>
          <w:p w:rsidR="0085747A" w:rsidRPr="00DC6BC9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</w:t>
            </w:r>
            <w:r w:rsidR="0085747A" w:rsidRPr="00DC6BC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FF39F8" w:rsidRDefault="00871706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egzamin</w:t>
            </w:r>
            <w:r w:rsidR="00F15751" w:rsidRPr="00FF39F8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85747A" w:rsidRPr="00FF39F8" w:rsidRDefault="00C542A5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w</w:t>
            </w:r>
          </w:p>
        </w:tc>
      </w:tr>
      <w:tr w:rsidR="0085747A" w:rsidRPr="00DC6BC9" w:rsidTr="00C05F44">
        <w:tc>
          <w:tcPr>
            <w:tcW w:w="1985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FF39F8" w:rsidRDefault="00871706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egzamin</w:t>
            </w:r>
            <w:r w:rsidR="00F15751" w:rsidRPr="00FF39F8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85747A" w:rsidRPr="00FF39F8" w:rsidRDefault="00F15751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w</w:t>
            </w:r>
          </w:p>
        </w:tc>
      </w:tr>
      <w:tr w:rsidR="00C542A5" w:rsidRPr="00DC6BC9" w:rsidTr="00C05F44">
        <w:tc>
          <w:tcPr>
            <w:tcW w:w="1985" w:type="dxa"/>
          </w:tcPr>
          <w:p w:rsidR="00C542A5" w:rsidRPr="00DC6BC9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FF39F8" w:rsidRDefault="00871706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egzamin</w:t>
            </w:r>
            <w:r w:rsidR="00F15751" w:rsidRPr="00FF39F8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C542A5" w:rsidRPr="00FF39F8" w:rsidRDefault="00F15751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w</w:t>
            </w:r>
          </w:p>
        </w:tc>
      </w:tr>
      <w:tr w:rsidR="00C542A5" w:rsidRPr="00DC6BC9" w:rsidTr="00C05F44">
        <w:tc>
          <w:tcPr>
            <w:tcW w:w="1985" w:type="dxa"/>
          </w:tcPr>
          <w:p w:rsidR="00C542A5" w:rsidRPr="00DC6BC9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Pr="00FF39F8" w:rsidRDefault="00871706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egzamin</w:t>
            </w:r>
            <w:r w:rsidR="00F15751" w:rsidRPr="00FF39F8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C542A5" w:rsidRPr="00FF39F8" w:rsidRDefault="00C542A5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w</w:t>
            </w:r>
          </w:p>
        </w:tc>
      </w:tr>
    </w:tbl>
    <w:p w:rsidR="00923D7D" w:rsidRPr="00DC6BC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4.2 </w:t>
      </w:r>
      <w:r w:rsidR="0085747A" w:rsidRPr="00DC6BC9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DC6BC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DC6BC9" w:rsidTr="00923D7D">
        <w:tc>
          <w:tcPr>
            <w:tcW w:w="9670" w:type="dxa"/>
          </w:tcPr>
          <w:p w:rsidR="0085747A" w:rsidRPr="00DC6BC9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  <w:r w:rsidR="007A5BA9" w:rsidRPr="00DC6BC9">
              <w:rPr>
                <w:rFonts w:ascii="Corbel" w:hAnsi="Corbel"/>
                <w:b w:val="0"/>
                <w:smallCaps w:val="0"/>
                <w:szCs w:val="24"/>
              </w:rPr>
              <w:t>, pozytywna ocena z egzaminu</w:t>
            </w:r>
          </w:p>
        </w:tc>
      </w:tr>
    </w:tbl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DC6BC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C6BC9">
        <w:rPr>
          <w:rFonts w:ascii="Corbel" w:hAnsi="Corbel"/>
          <w:b/>
          <w:sz w:val="24"/>
          <w:szCs w:val="24"/>
        </w:rPr>
        <w:t xml:space="preserve">5. </w:t>
      </w:r>
      <w:r w:rsidR="00C61DC5" w:rsidRPr="00DC6BC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DC6BC9" w:rsidTr="003E1941">
        <w:tc>
          <w:tcPr>
            <w:tcW w:w="4962" w:type="dxa"/>
            <w:vAlign w:val="center"/>
          </w:tcPr>
          <w:p w:rsidR="0085747A" w:rsidRPr="00DC6BC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6BC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C6BC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C6BC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C6BC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6BC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C6BC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DC6BC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C6BC9" w:rsidTr="00923D7D">
        <w:tc>
          <w:tcPr>
            <w:tcW w:w="4962" w:type="dxa"/>
          </w:tcPr>
          <w:p w:rsidR="0085747A" w:rsidRPr="00DC6BC9" w:rsidRDefault="00C61DC5" w:rsidP="00F271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G</w:t>
            </w:r>
            <w:r w:rsidR="0085747A" w:rsidRPr="00DC6BC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DC6BC9">
              <w:rPr>
                <w:rFonts w:ascii="Corbel" w:hAnsi="Corbel"/>
              </w:rPr>
              <w:t>z</w:t>
            </w:r>
            <w:r w:rsidR="009C1331" w:rsidRPr="00DC6BC9">
              <w:rPr>
                <w:rFonts w:ascii="Corbel" w:hAnsi="Corbel"/>
              </w:rPr>
              <w:t> </w:t>
            </w:r>
            <w:r w:rsidR="0045729E" w:rsidRPr="00DC6BC9">
              <w:rPr>
                <w:rFonts w:ascii="Corbel" w:hAnsi="Corbel"/>
              </w:rPr>
              <w:t>harmonogramu</w:t>
            </w:r>
            <w:r w:rsidRPr="00DC6BC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DC6BC9" w:rsidRDefault="000E7354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DC6BC9" w:rsidTr="00923D7D">
        <w:tc>
          <w:tcPr>
            <w:tcW w:w="4962" w:type="dxa"/>
          </w:tcPr>
          <w:p w:rsidR="00C61DC5" w:rsidRPr="00DC6BC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DC6BC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 w:rsidRPr="00DC6BC9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DC6BC9" w:rsidRDefault="00B342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-</w:t>
            </w:r>
            <w:r w:rsidR="00A86535" w:rsidRPr="00DC6BC9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B342A3" w:rsidRPr="00DC6BC9" w:rsidRDefault="00B342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-udział w egzaminie</w:t>
            </w:r>
          </w:p>
        </w:tc>
        <w:tc>
          <w:tcPr>
            <w:tcW w:w="4677" w:type="dxa"/>
          </w:tcPr>
          <w:p w:rsidR="00B342A3" w:rsidRPr="00DC6BC9" w:rsidRDefault="00990E33" w:rsidP="00F157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DC6BC9" w:rsidTr="00923D7D">
        <w:tc>
          <w:tcPr>
            <w:tcW w:w="4962" w:type="dxa"/>
          </w:tcPr>
          <w:p w:rsidR="0071620A" w:rsidRPr="00DC6BC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DC6BC9" w:rsidRDefault="00B26154" w:rsidP="00F157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-</w:t>
            </w:r>
            <w:r w:rsidR="00F15751" w:rsidRPr="00DC6BC9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B434C5" w:rsidRPr="00DC6BC9">
              <w:rPr>
                <w:rFonts w:ascii="Corbel" w:hAnsi="Corbel"/>
                <w:sz w:val="24"/>
                <w:szCs w:val="24"/>
              </w:rPr>
              <w:t xml:space="preserve"> do egzaminu</w:t>
            </w:r>
          </w:p>
        </w:tc>
        <w:tc>
          <w:tcPr>
            <w:tcW w:w="4677" w:type="dxa"/>
          </w:tcPr>
          <w:p w:rsidR="00C61DC5" w:rsidRPr="00DC6BC9" w:rsidRDefault="00990E3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DC6BC9" w:rsidTr="00923D7D">
        <w:tc>
          <w:tcPr>
            <w:tcW w:w="4962" w:type="dxa"/>
          </w:tcPr>
          <w:p w:rsidR="0085747A" w:rsidRPr="00DC6BC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DC6BC9" w:rsidRDefault="00F1575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DC6BC9" w:rsidTr="00923D7D">
        <w:tc>
          <w:tcPr>
            <w:tcW w:w="4962" w:type="dxa"/>
          </w:tcPr>
          <w:p w:rsidR="0085747A" w:rsidRPr="00DC6BC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C6BC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DC6BC9" w:rsidRDefault="00F1575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DC6BC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C6BC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C6BC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DC6BC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Pr="00DC6BC9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Pr="00DC6BC9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6. </w:t>
      </w:r>
      <w:r w:rsidR="0085747A" w:rsidRPr="00DC6BC9">
        <w:rPr>
          <w:rFonts w:ascii="Corbel" w:hAnsi="Corbel"/>
          <w:smallCaps w:val="0"/>
          <w:szCs w:val="24"/>
        </w:rPr>
        <w:t>PRAKTYKI ZAWO</w:t>
      </w:r>
      <w:r w:rsidR="009C1331" w:rsidRPr="00DC6BC9">
        <w:rPr>
          <w:rFonts w:ascii="Corbel" w:hAnsi="Corbel"/>
          <w:smallCaps w:val="0"/>
          <w:szCs w:val="24"/>
        </w:rPr>
        <w:t>DOWE W RAMACH PRZEDMIOTU</w:t>
      </w:r>
    </w:p>
    <w:p w:rsidR="0085747A" w:rsidRPr="00DC6BC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DC6BC9" w:rsidTr="0071620A">
        <w:trPr>
          <w:trHeight w:val="397"/>
        </w:trPr>
        <w:tc>
          <w:tcPr>
            <w:tcW w:w="3544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DC6BC9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DC6BC9" w:rsidTr="0071620A">
        <w:trPr>
          <w:trHeight w:val="397"/>
        </w:trPr>
        <w:tc>
          <w:tcPr>
            <w:tcW w:w="3544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DC6BC9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DC6BC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7. </w:t>
      </w:r>
      <w:r w:rsidR="0085747A" w:rsidRPr="00DC6BC9">
        <w:rPr>
          <w:rFonts w:ascii="Corbel" w:hAnsi="Corbel"/>
          <w:smallCaps w:val="0"/>
          <w:szCs w:val="24"/>
        </w:rPr>
        <w:t>LITERATURA</w:t>
      </w:r>
    </w:p>
    <w:p w:rsidR="00675843" w:rsidRPr="00DC6BC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DC6BC9" w:rsidTr="0071620A">
        <w:trPr>
          <w:trHeight w:val="397"/>
        </w:trPr>
        <w:tc>
          <w:tcPr>
            <w:tcW w:w="7513" w:type="dxa"/>
          </w:tcPr>
          <w:p w:rsidR="00F15751" w:rsidRPr="00DC6BC9" w:rsidRDefault="0085747A" w:rsidP="00F1575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C6BC9">
              <w:rPr>
                <w:rFonts w:ascii="Corbel" w:hAnsi="Corbel"/>
                <w:bCs/>
                <w:smallCaps w:val="0"/>
                <w:szCs w:val="24"/>
              </w:rPr>
              <w:lastRenderedPageBreak/>
              <w:t>Literatura podstawowa: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Cichosz M., Pedagogika społeczna. Zarys problematyki, Impuls, </w:t>
            </w:r>
            <w:r w:rsidR="00022E80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Marynowicz-Hetka E., Pedagogika społeczna. Podręcznik akademicki, tom 1. </w:t>
            </w:r>
            <w:r w:rsidR="00DC7A46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PWN,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2022.</w:t>
            </w:r>
          </w:p>
          <w:p w:rsidR="0040534A" w:rsidRPr="00DC6BC9" w:rsidRDefault="0040534A" w:rsidP="004053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Marynowicz-Hetka E., Pedagogika społeczna. Podręcznik akademicki, tom 2. PWN, Warszawa 2022.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Paluch M., Maliowski R., Pomoc społeczna i praca socjalna wobec problemu marginalizacji: sposoby przeciwdziałania wykluczeniu społecznemu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[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W:] </w:t>
            </w:r>
            <w:hyperlink r:id="rId8" w:history="1">
              <w:r w:rsidRPr="00DC6BC9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Aktual'nìproblemipsihologìïosobistostì na êvropejs'komuprostorì, 15 lûtogo 2018 r.</w:t>
              </w:r>
            </w:hyperlink>
            <w:r w:rsidRPr="00DC6BC9">
              <w:rPr>
                <w:rFonts w:ascii="Corbel" w:hAnsi="Corbel"/>
                <w:b w:val="0"/>
                <w:smallCaps w:val="0"/>
                <w:szCs w:val="24"/>
              </w:rPr>
              <w:t> : Materìali III Mìžnarodnoïnaukovo-praktičnoïkonferencìï, prisvâčenoï 100-rìččû vìddlâzasnuvannâ Kam'ânec'-Podìl's'kogonacìonal'nogounìversitetuìmenì Ivana Ogìênka / za red. S. D. Maksimenka, L. A. Onufrìêvoï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Kamieniec Podolski 2018.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Paluch M., Możliwości wsparcia rodziny i poprawy funkcjonowania społecznego. [W:] </w:t>
            </w:r>
            <w:hyperlink r:id="rId9" w:history="1">
              <w:r w:rsidRPr="00DC6BC9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Aktual'nìproblemipsihologìïosobistostì na êvropejs'komyprostorì</w:t>
              </w:r>
            </w:hyperlink>
            <w:r w:rsidRPr="00DC6BC9">
              <w:rPr>
                <w:rFonts w:ascii="Corbel" w:hAnsi="Corbel"/>
                <w:b w:val="0"/>
                <w:smallCaps w:val="0"/>
                <w:szCs w:val="24"/>
              </w:rPr>
              <w:t> : Materìali I Mìžnarodnogonaukovo-praktičnogosemìnaru 10 lûtogo 2016 r. / za red. L. A. Onufrìêvoï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Kamienic Podolski 2016.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Paluch M., Zięba B., Wychowawczy i społeczny wymiar pomocy społecznej rodzinie niewydolnej wychowawczo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[W:] </w:t>
            </w:r>
            <w:hyperlink r:id="rId10" w:history="1">
              <w:r w:rsidRPr="00DC6BC9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Prawa dziecka</w:t>
              </w:r>
            </w:hyperlink>
            <w:r w:rsidRPr="00DC6BC9">
              <w:rPr>
                <w:rFonts w:ascii="Corbel" w:hAnsi="Corbel"/>
                <w:b w:val="0"/>
                <w:smallCaps w:val="0"/>
                <w:szCs w:val="24"/>
              </w:rPr>
              <w:t> : realizacja w rodzinie i społeczeństwie: Międzynarodowa Konferencja Naukowo-Metodyczna, Stalowa Wola - Sandomierz, 9-10 czerwca 2015 r.: streszczenia referatów / Katolicki Uniwersytet Lubelski Jana Pawła II. Wydział Zamiejscowy Prawa i Nauk o Społeczeństwie w Stalowej Woli. Instytut Teologiczny im. Bł. Wincentego Kadłubka w Sandomierzu. Instytut Psychologii im. G. Kostiuka, Ukraińska Akademia Narodowa Nauk Pedagogicznych (Ukraina)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Stalowa Wola ; Sandomierz : Wydawnictwo Katolickiego Uniwersytetu Lubelskiego Jana Pawła II, 2015.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Paluch M., Krauz A., Wolontariat - forma pomocy społecznej w ramach pracy socjalnej.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[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W:] </w:t>
            </w:r>
            <w:hyperlink r:id="rId11" w:history="1">
              <w:r w:rsidRPr="00DC6BC9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Patologie społeczne w środowisku wychowawczym</w:t>
              </w:r>
            </w:hyperlink>
            <w:r w:rsidRPr="00DC6BC9">
              <w:rPr>
                <w:rFonts w:ascii="Corbel" w:hAnsi="Corbel"/>
                <w:b w:val="0"/>
                <w:smallCaps w:val="0"/>
                <w:szCs w:val="24"/>
              </w:rPr>
              <w:t> : zagrożenia, profilaktyka, wychowanie, edukacja, praca socjalna: (konteksty ukraińsko-polskie) / red. nauk. Marek Paluch, Beata A. Zięba, Pawlina Kaniosa ; [przekł. tekstów z jęz. pol. na jęz. ukr. i z jęz. ukr. na jęz. pol. Wiktoria Liczkiewicz]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Rzeszów: Bonus Liber Sp. z o.o., 2013.</w:t>
            </w:r>
          </w:p>
          <w:p w:rsidR="00296CEC" w:rsidRPr="00DC6BC9" w:rsidRDefault="00296CEC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Pilch T., Lepalczyk I. (red.), Pedagogika społeczna, Wydawnictwo Akademickie Żak, Warszawa 2003.</w:t>
            </w:r>
          </w:p>
          <w:p w:rsidR="00F15751" w:rsidRPr="00DC6BC9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Radziewicz-Winnicki A., Pedagogika społeczna, </w:t>
            </w:r>
            <w:r w:rsidR="002133A8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WAiP,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</w:t>
            </w:r>
            <w:r w:rsidR="002133A8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E6102C" w:rsidRPr="00DC6BC9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Kawula</w:t>
            </w:r>
            <w:r w:rsidR="00B55CC2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(red.)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B55CC2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społeczna - dokonania - aktualność </w:t>
            </w:r>
            <w:r w:rsidR="0070571A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  <w:r w:rsidR="00B55CC2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perspektywy</w:t>
            </w:r>
            <w:r w:rsidR="0070571A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Adam Marszałek,</w:t>
            </w:r>
            <w:r w:rsidR="00EC1A81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Toruń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</w:t>
            </w:r>
            <w:r w:rsidR="00EC1A81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DC6BC9" w:rsidTr="0071620A">
        <w:trPr>
          <w:trHeight w:val="397"/>
        </w:trPr>
        <w:tc>
          <w:tcPr>
            <w:tcW w:w="7513" w:type="dxa"/>
          </w:tcPr>
          <w:p w:rsidR="00CE0606" w:rsidRPr="00DC6BC9" w:rsidRDefault="0085747A" w:rsidP="00B531C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C6BC9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Cichosz M., Polska pedagogika społeczna w latach 1945 -2003, T. 1-2; Toruń 2002.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Danilewicz W., Oblicza współczesności w perspektywie pedagogiki społecznej, Wydawnictwo Akademickie Żak, Warszawa 2009.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Izdebska J. (red.), Dziecko w rodzinie i w środowisku rówieśniczym: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wybrane zagadnienia i źródła z pedagogiki społecznej, Trans Humana, Białystok 2003.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Kawula S., Brągiel J., Janke A. W., Pedagogika rodziny: obszary i panorama problematyki, Wydawnictwo Adam Marszałek, Toruń 2014.</w:t>
            </w:r>
          </w:p>
          <w:p w:rsidR="0053773F" w:rsidRPr="00DC6BC9" w:rsidRDefault="0053773F" w:rsidP="00B531C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Mendel M. (red.), Człowiek, szkoła, wspólnota: w kręgu edukacji społecznej, Wydawnictwo Adam Marszałek, Toruń 2002.</w:t>
            </w:r>
          </w:p>
          <w:p w:rsidR="00D2744B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Śliwerski B., Myśleć jak pedagog, GWP, Sopot 2010.</w:t>
            </w:r>
          </w:p>
        </w:tc>
      </w:tr>
    </w:tbl>
    <w:p w:rsidR="0085747A" w:rsidRPr="00DC6B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7174D" w:rsidRPr="00DC6BC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7174D" w:rsidRPr="00DC6BC9" w:rsidRDefault="00E7174D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E7174D" w:rsidRPr="00DC6BC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1EC" w:rsidRDefault="008021EC" w:rsidP="00C16ABF">
      <w:pPr>
        <w:spacing w:after="0" w:line="240" w:lineRule="auto"/>
      </w:pPr>
      <w:r>
        <w:separator/>
      </w:r>
    </w:p>
  </w:endnote>
  <w:endnote w:type="continuationSeparator" w:id="1">
    <w:p w:rsidR="008021EC" w:rsidRDefault="008021E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1EC" w:rsidRDefault="008021EC" w:rsidP="00C16ABF">
      <w:pPr>
        <w:spacing w:after="0" w:line="240" w:lineRule="auto"/>
      </w:pPr>
      <w:r>
        <w:separator/>
      </w:r>
    </w:p>
  </w:footnote>
  <w:footnote w:type="continuationSeparator" w:id="1">
    <w:p w:rsidR="008021EC" w:rsidRDefault="008021EC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F203DD"/>
    <w:multiLevelType w:val="hybridMultilevel"/>
    <w:tmpl w:val="D320EF3E"/>
    <w:lvl w:ilvl="0" w:tplc="0415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80"/>
    <w:rsid w:val="00022ECE"/>
    <w:rsid w:val="00042A51"/>
    <w:rsid w:val="00042D2E"/>
    <w:rsid w:val="00044C82"/>
    <w:rsid w:val="00070ED6"/>
    <w:rsid w:val="000742DC"/>
    <w:rsid w:val="00077D78"/>
    <w:rsid w:val="00084C12"/>
    <w:rsid w:val="00090726"/>
    <w:rsid w:val="00093290"/>
    <w:rsid w:val="0009462C"/>
    <w:rsid w:val="00094B12"/>
    <w:rsid w:val="00096C46"/>
    <w:rsid w:val="000A296F"/>
    <w:rsid w:val="000A2A28"/>
    <w:rsid w:val="000B192D"/>
    <w:rsid w:val="000B28EE"/>
    <w:rsid w:val="000B3E37"/>
    <w:rsid w:val="000C696D"/>
    <w:rsid w:val="000D0446"/>
    <w:rsid w:val="000D04B0"/>
    <w:rsid w:val="000D4734"/>
    <w:rsid w:val="000D483D"/>
    <w:rsid w:val="000E184B"/>
    <w:rsid w:val="000E7354"/>
    <w:rsid w:val="000F1C57"/>
    <w:rsid w:val="000F5615"/>
    <w:rsid w:val="00122C14"/>
    <w:rsid w:val="00124BFF"/>
    <w:rsid w:val="0012560E"/>
    <w:rsid w:val="00127108"/>
    <w:rsid w:val="00134B13"/>
    <w:rsid w:val="00143B86"/>
    <w:rsid w:val="00146BC0"/>
    <w:rsid w:val="00150359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7303"/>
    <w:rsid w:val="001D64EA"/>
    <w:rsid w:val="001D657B"/>
    <w:rsid w:val="001D7B54"/>
    <w:rsid w:val="001E0209"/>
    <w:rsid w:val="001F2CA2"/>
    <w:rsid w:val="001F787F"/>
    <w:rsid w:val="00202263"/>
    <w:rsid w:val="002133A8"/>
    <w:rsid w:val="002144C0"/>
    <w:rsid w:val="0022477D"/>
    <w:rsid w:val="002278A9"/>
    <w:rsid w:val="002336F9"/>
    <w:rsid w:val="0024028F"/>
    <w:rsid w:val="00244ABC"/>
    <w:rsid w:val="0024556A"/>
    <w:rsid w:val="0024574D"/>
    <w:rsid w:val="00247E0E"/>
    <w:rsid w:val="00254124"/>
    <w:rsid w:val="00273C14"/>
    <w:rsid w:val="00281FF2"/>
    <w:rsid w:val="002857DE"/>
    <w:rsid w:val="00291567"/>
    <w:rsid w:val="00296ACB"/>
    <w:rsid w:val="00296CEC"/>
    <w:rsid w:val="002A22BF"/>
    <w:rsid w:val="002A2389"/>
    <w:rsid w:val="002A671D"/>
    <w:rsid w:val="002B2BE0"/>
    <w:rsid w:val="002B4D55"/>
    <w:rsid w:val="002B5EA0"/>
    <w:rsid w:val="002B6119"/>
    <w:rsid w:val="002C1F06"/>
    <w:rsid w:val="002D3375"/>
    <w:rsid w:val="002D3743"/>
    <w:rsid w:val="002D3EF8"/>
    <w:rsid w:val="002D6613"/>
    <w:rsid w:val="002D73D4"/>
    <w:rsid w:val="002F02A3"/>
    <w:rsid w:val="002F4ABE"/>
    <w:rsid w:val="003018BA"/>
    <w:rsid w:val="0030395F"/>
    <w:rsid w:val="00305C92"/>
    <w:rsid w:val="00305CF4"/>
    <w:rsid w:val="003138E8"/>
    <w:rsid w:val="003151C5"/>
    <w:rsid w:val="00322D1E"/>
    <w:rsid w:val="00331EF4"/>
    <w:rsid w:val="003343CF"/>
    <w:rsid w:val="003351DD"/>
    <w:rsid w:val="00346FE9"/>
    <w:rsid w:val="0034759A"/>
    <w:rsid w:val="003503F6"/>
    <w:rsid w:val="003530DD"/>
    <w:rsid w:val="00363F78"/>
    <w:rsid w:val="003A0A5B"/>
    <w:rsid w:val="003A1176"/>
    <w:rsid w:val="003B73C3"/>
    <w:rsid w:val="003C0BAE"/>
    <w:rsid w:val="003D18A9"/>
    <w:rsid w:val="003D2750"/>
    <w:rsid w:val="003D6CE2"/>
    <w:rsid w:val="003E03FF"/>
    <w:rsid w:val="003E1941"/>
    <w:rsid w:val="003E2FE6"/>
    <w:rsid w:val="003E49D5"/>
    <w:rsid w:val="003F38C0"/>
    <w:rsid w:val="0040534A"/>
    <w:rsid w:val="00414E3C"/>
    <w:rsid w:val="0042244A"/>
    <w:rsid w:val="0042745A"/>
    <w:rsid w:val="00431D5C"/>
    <w:rsid w:val="004362C6"/>
    <w:rsid w:val="00437FA2"/>
    <w:rsid w:val="00445970"/>
    <w:rsid w:val="00451EE9"/>
    <w:rsid w:val="0045729E"/>
    <w:rsid w:val="00461EFC"/>
    <w:rsid w:val="004652C2"/>
    <w:rsid w:val="004706D1"/>
    <w:rsid w:val="00471326"/>
    <w:rsid w:val="0047598D"/>
    <w:rsid w:val="004840FD"/>
    <w:rsid w:val="004861B1"/>
    <w:rsid w:val="00490F7D"/>
    <w:rsid w:val="00491678"/>
    <w:rsid w:val="004968E2"/>
    <w:rsid w:val="004A3EEA"/>
    <w:rsid w:val="004A4D1F"/>
    <w:rsid w:val="004B5EEC"/>
    <w:rsid w:val="004D5282"/>
    <w:rsid w:val="004F0EC6"/>
    <w:rsid w:val="004F1551"/>
    <w:rsid w:val="004F433D"/>
    <w:rsid w:val="004F55A3"/>
    <w:rsid w:val="0050496F"/>
    <w:rsid w:val="00513B6F"/>
    <w:rsid w:val="00517C63"/>
    <w:rsid w:val="00522957"/>
    <w:rsid w:val="00526C94"/>
    <w:rsid w:val="005363C4"/>
    <w:rsid w:val="00536BDE"/>
    <w:rsid w:val="0053773F"/>
    <w:rsid w:val="00543ACC"/>
    <w:rsid w:val="0056696D"/>
    <w:rsid w:val="00573EF9"/>
    <w:rsid w:val="00581F2B"/>
    <w:rsid w:val="0059484D"/>
    <w:rsid w:val="00594B7B"/>
    <w:rsid w:val="005A0855"/>
    <w:rsid w:val="005A3196"/>
    <w:rsid w:val="005A35D1"/>
    <w:rsid w:val="005C080F"/>
    <w:rsid w:val="005C55E5"/>
    <w:rsid w:val="005C696A"/>
    <w:rsid w:val="005D204F"/>
    <w:rsid w:val="005D3FA2"/>
    <w:rsid w:val="005D4063"/>
    <w:rsid w:val="005E4A8F"/>
    <w:rsid w:val="005E6E85"/>
    <w:rsid w:val="005F31D2"/>
    <w:rsid w:val="005F4C8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BE8"/>
    <w:rsid w:val="00685E7D"/>
    <w:rsid w:val="006959D6"/>
    <w:rsid w:val="00696477"/>
    <w:rsid w:val="006A3FA7"/>
    <w:rsid w:val="006A699E"/>
    <w:rsid w:val="006A72BF"/>
    <w:rsid w:val="006B5532"/>
    <w:rsid w:val="006D050F"/>
    <w:rsid w:val="006D3029"/>
    <w:rsid w:val="006D6139"/>
    <w:rsid w:val="006E5D65"/>
    <w:rsid w:val="006F1282"/>
    <w:rsid w:val="006F1FBC"/>
    <w:rsid w:val="006F31E2"/>
    <w:rsid w:val="0070571A"/>
    <w:rsid w:val="00706544"/>
    <w:rsid w:val="007072BA"/>
    <w:rsid w:val="007143C4"/>
    <w:rsid w:val="0071620A"/>
    <w:rsid w:val="00722B0B"/>
    <w:rsid w:val="00724677"/>
    <w:rsid w:val="00725459"/>
    <w:rsid w:val="007327BD"/>
    <w:rsid w:val="00734608"/>
    <w:rsid w:val="00740EEC"/>
    <w:rsid w:val="00745302"/>
    <w:rsid w:val="007461D6"/>
    <w:rsid w:val="00746EC8"/>
    <w:rsid w:val="00763BF1"/>
    <w:rsid w:val="00766FD4"/>
    <w:rsid w:val="007812EA"/>
    <w:rsid w:val="00781359"/>
    <w:rsid w:val="0078168C"/>
    <w:rsid w:val="00787C2A"/>
    <w:rsid w:val="00790E27"/>
    <w:rsid w:val="007A0CB4"/>
    <w:rsid w:val="007A4022"/>
    <w:rsid w:val="007A503B"/>
    <w:rsid w:val="007A5BA9"/>
    <w:rsid w:val="007A6E6E"/>
    <w:rsid w:val="007B04CF"/>
    <w:rsid w:val="007C3299"/>
    <w:rsid w:val="007C3BCC"/>
    <w:rsid w:val="007C4546"/>
    <w:rsid w:val="007C62FD"/>
    <w:rsid w:val="007D6E56"/>
    <w:rsid w:val="007F1652"/>
    <w:rsid w:val="007F4155"/>
    <w:rsid w:val="008021EC"/>
    <w:rsid w:val="0080280C"/>
    <w:rsid w:val="0081554D"/>
    <w:rsid w:val="00816B5E"/>
    <w:rsid w:val="0081707E"/>
    <w:rsid w:val="00830301"/>
    <w:rsid w:val="00832EB2"/>
    <w:rsid w:val="008449B3"/>
    <w:rsid w:val="0085747A"/>
    <w:rsid w:val="00870373"/>
    <w:rsid w:val="00871706"/>
    <w:rsid w:val="008819D0"/>
    <w:rsid w:val="00884922"/>
    <w:rsid w:val="00885F64"/>
    <w:rsid w:val="008917F9"/>
    <w:rsid w:val="008A45F7"/>
    <w:rsid w:val="008C0CC0"/>
    <w:rsid w:val="008C19A9"/>
    <w:rsid w:val="008C379D"/>
    <w:rsid w:val="008C3F60"/>
    <w:rsid w:val="008C5147"/>
    <w:rsid w:val="008C5359"/>
    <w:rsid w:val="008C5363"/>
    <w:rsid w:val="008D1030"/>
    <w:rsid w:val="008D3DFB"/>
    <w:rsid w:val="008E0ADE"/>
    <w:rsid w:val="008E107F"/>
    <w:rsid w:val="008E64F4"/>
    <w:rsid w:val="008F12C9"/>
    <w:rsid w:val="008F6E29"/>
    <w:rsid w:val="00916188"/>
    <w:rsid w:val="00923D7D"/>
    <w:rsid w:val="009508DF"/>
    <w:rsid w:val="00950DAC"/>
    <w:rsid w:val="00954A07"/>
    <w:rsid w:val="00990E33"/>
    <w:rsid w:val="00997F14"/>
    <w:rsid w:val="009A78D9"/>
    <w:rsid w:val="009B75C6"/>
    <w:rsid w:val="009C1331"/>
    <w:rsid w:val="009C1CBC"/>
    <w:rsid w:val="009C3E31"/>
    <w:rsid w:val="009C54AE"/>
    <w:rsid w:val="009C788E"/>
    <w:rsid w:val="009E14DA"/>
    <w:rsid w:val="009E3B41"/>
    <w:rsid w:val="009F3C5C"/>
    <w:rsid w:val="009F4610"/>
    <w:rsid w:val="00A00ECC"/>
    <w:rsid w:val="00A155EE"/>
    <w:rsid w:val="00A1795A"/>
    <w:rsid w:val="00A2081E"/>
    <w:rsid w:val="00A2245B"/>
    <w:rsid w:val="00A30110"/>
    <w:rsid w:val="00A35A37"/>
    <w:rsid w:val="00A36899"/>
    <w:rsid w:val="00A371F6"/>
    <w:rsid w:val="00A43BF6"/>
    <w:rsid w:val="00A53FA5"/>
    <w:rsid w:val="00A54817"/>
    <w:rsid w:val="00A54E62"/>
    <w:rsid w:val="00A601C8"/>
    <w:rsid w:val="00A60799"/>
    <w:rsid w:val="00A84C85"/>
    <w:rsid w:val="00A86535"/>
    <w:rsid w:val="00A92385"/>
    <w:rsid w:val="00A97DE1"/>
    <w:rsid w:val="00AA56BC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207"/>
    <w:rsid w:val="00B06142"/>
    <w:rsid w:val="00B135B1"/>
    <w:rsid w:val="00B26154"/>
    <w:rsid w:val="00B3130B"/>
    <w:rsid w:val="00B342A3"/>
    <w:rsid w:val="00B40ADB"/>
    <w:rsid w:val="00B434C5"/>
    <w:rsid w:val="00B43B77"/>
    <w:rsid w:val="00B43E80"/>
    <w:rsid w:val="00B531CA"/>
    <w:rsid w:val="00B55CC2"/>
    <w:rsid w:val="00B607DB"/>
    <w:rsid w:val="00B66529"/>
    <w:rsid w:val="00B75946"/>
    <w:rsid w:val="00B8056E"/>
    <w:rsid w:val="00B819C8"/>
    <w:rsid w:val="00B82308"/>
    <w:rsid w:val="00B90885"/>
    <w:rsid w:val="00B945AF"/>
    <w:rsid w:val="00BA324E"/>
    <w:rsid w:val="00BB520A"/>
    <w:rsid w:val="00BD3869"/>
    <w:rsid w:val="00BD66E9"/>
    <w:rsid w:val="00BD6FF4"/>
    <w:rsid w:val="00BE2004"/>
    <w:rsid w:val="00BE35B1"/>
    <w:rsid w:val="00BE43DE"/>
    <w:rsid w:val="00BF2C41"/>
    <w:rsid w:val="00C01B28"/>
    <w:rsid w:val="00C058B4"/>
    <w:rsid w:val="00C05F44"/>
    <w:rsid w:val="00C06339"/>
    <w:rsid w:val="00C131B5"/>
    <w:rsid w:val="00C16ABF"/>
    <w:rsid w:val="00C170AE"/>
    <w:rsid w:val="00C17D70"/>
    <w:rsid w:val="00C26CB7"/>
    <w:rsid w:val="00C305ED"/>
    <w:rsid w:val="00C324C1"/>
    <w:rsid w:val="00C344C7"/>
    <w:rsid w:val="00C36992"/>
    <w:rsid w:val="00C44586"/>
    <w:rsid w:val="00C542A5"/>
    <w:rsid w:val="00C5547D"/>
    <w:rsid w:val="00C56036"/>
    <w:rsid w:val="00C61DC5"/>
    <w:rsid w:val="00C65F30"/>
    <w:rsid w:val="00C67E92"/>
    <w:rsid w:val="00C70A26"/>
    <w:rsid w:val="00C766DF"/>
    <w:rsid w:val="00C94B98"/>
    <w:rsid w:val="00CA2B96"/>
    <w:rsid w:val="00CA5089"/>
    <w:rsid w:val="00CB2BB7"/>
    <w:rsid w:val="00CB42CB"/>
    <w:rsid w:val="00CD14F8"/>
    <w:rsid w:val="00CD6897"/>
    <w:rsid w:val="00CE0606"/>
    <w:rsid w:val="00CE5877"/>
    <w:rsid w:val="00CE5BAC"/>
    <w:rsid w:val="00CF25BE"/>
    <w:rsid w:val="00CF78ED"/>
    <w:rsid w:val="00D02B25"/>
    <w:rsid w:val="00D02EBA"/>
    <w:rsid w:val="00D03372"/>
    <w:rsid w:val="00D14480"/>
    <w:rsid w:val="00D1596F"/>
    <w:rsid w:val="00D16E38"/>
    <w:rsid w:val="00D17C3C"/>
    <w:rsid w:val="00D20B9D"/>
    <w:rsid w:val="00D26B2C"/>
    <w:rsid w:val="00D2744B"/>
    <w:rsid w:val="00D346CF"/>
    <w:rsid w:val="00D352C9"/>
    <w:rsid w:val="00D425B2"/>
    <w:rsid w:val="00D428D6"/>
    <w:rsid w:val="00D552B2"/>
    <w:rsid w:val="00D608D1"/>
    <w:rsid w:val="00D74119"/>
    <w:rsid w:val="00D76F59"/>
    <w:rsid w:val="00D77A15"/>
    <w:rsid w:val="00D8075B"/>
    <w:rsid w:val="00D80E23"/>
    <w:rsid w:val="00D8678B"/>
    <w:rsid w:val="00DA02C0"/>
    <w:rsid w:val="00DA2114"/>
    <w:rsid w:val="00DC6BC9"/>
    <w:rsid w:val="00DC7A46"/>
    <w:rsid w:val="00DE09C0"/>
    <w:rsid w:val="00DE4A14"/>
    <w:rsid w:val="00DF102D"/>
    <w:rsid w:val="00DF320D"/>
    <w:rsid w:val="00DF71C8"/>
    <w:rsid w:val="00E062E7"/>
    <w:rsid w:val="00E129B8"/>
    <w:rsid w:val="00E21E7D"/>
    <w:rsid w:val="00E22FBC"/>
    <w:rsid w:val="00E24BF5"/>
    <w:rsid w:val="00E25338"/>
    <w:rsid w:val="00E35DFA"/>
    <w:rsid w:val="00E40469"/>
    <w:rsid w:val="00E45818"/>
    <w:rsid w:val="00E51E44"/>
    <w:rsid w:val="00E5702B"/>
    <w:rsid w:val="00E6102C"/>
    <w:rsid w:val="00E63348"/>
    <w:rsid w:val="00E7174D"/>
    <w:rsid w:val="00E77E88"/>
    <w:rsid w:val="00E80FFB"/>
    <w:rsid w:val="00E8107D"/>
    <w:rsid w:val="00E85F21"/>
    <w:rsid w:val="00E960BB"/>
    <w:rsid w:val="00EA2074"/>
    <w:rsid w:val="00EA4832"/>
    <w:rsid w:val="00EA4E9D"/>
    <w:rsid w:val="00EB0E34"/>
    <w:rsid w:val="00EB6B2A"/>
    <w:rsid w:val="00EC1A81"/>
    <w:rsid w:val="00EC4899"/>
    <w:rsid w:val="00ED03AB"/>
    <w:rsid w:val="00ED32D2"/>
    <w:rsid w:val="00ED56CC"/>
    <w:rsid w:val="00EE32DE"/>
    <w:rsid w:val="00EE5457"/>
    <w:rsid w:val="00F048FF"/>
    <w:rsid w:val="00F070AB"/>
    <w:rsid w:val="00F15751"/>
    <w:rsid w:val="00F160F5"/>
    <w:rsid w:val="00F17322"/>
    <w:rsid w:val="00F17567"/>
    <w:rsid w:val="00F27144"/>
    <w:rsid w:val="00F27A7B"/>
    <w:rsid w:val="00F374B6"/>
    <w:rsid w:val="00F41C4E"/>
    <w:rsid w:val="00F526AF"/>
    <w:rsid w:val="00F537DD"/>
    <w:rsid w:val="00F5578B"/>
    <w:rsid w:val="00F57827"/>
    <w:rsid w:val="00F617C3"/>
    <w:rsid w:val="00F7066B"/>
    <w:rsid w:val="00F83B28"/>
    <w:rsid w:val="00FA46E5"/>
    <w:rsid w:val="00FB19A3"/>
    <w:rsid w:val="00FB6CCF"/>
    <w:rsid w:val="00FB7DBA"/>
    <w:rsid w:val="00FC1C25"/>
    <w:rsid w:val="00FC3F45"/>
    <w:rsid w:val="00FD503F"/>
    <w:rsid w:val="00FD7589"/>
    <w:rsid w:val="00FE177A"/>
    <w:rsid w:val="00FF016A"/>
    <w:rsid w:val="00FF1401"/>
    <w:rsid w:val="00FF2C2A"/>
    <w:rsid w:val="00FF39F8"/>
    <w:rsid w:val="00FF46D0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717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E717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7174D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E7174D"/>
    <w:rPr>
      <w:rFonts w:eastAsia="Times New Roman"/>
      <w:b/>
      <w:bCs/>
      <w:sz w:val="36"/>
      <w:szCs w:val="36"/>
    </w:rPr>
  </w:style>
  <w:style w:type="character" w:customStyle="1" w:styleId="note">
    <w:name w:val="note"/>
    <w:basedOn w:val="Domylnaczcionkaakapitu"/>
    <w:rsid w:val="00E7174D"/>
  </w:style>
  <w:style w:type="paragraph" w:styleId="NormalnyWeb">
    <w:name w:val="Normal (Web)"/>
    <w:basedOn w:val="Normalny"/>
    <w:uiPriority w:val="99"/>
    <w:unhideWhenUsed/>
    <w:rsid w:val="00E717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3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grafia.ur.edu.pl/cgi-bin/expertus3.cg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grafia.ur.edu.pl/cgi-bin/expertus3.cg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grafia.ur.edu.pl/cgi-bin/expertus3.cg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grafia.ur.edu.pl/cgi-bin/expertus3.cg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A7D32-1FE4-413C-AE33-E8AD87413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1109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11</cp:revision>
  <cp:lastPrinted>2019-12-09T10:26:00Z</cp:lastPrinted>
  <dcterms:created xsi:type="dcterms:W3CDTF">2024-09-16T09:08:00Z</dcterms:created>
  <dcterms:modified xsi:type="dcterms:W3CDTF">2025-10-04T17:48:00Z</dcterms:modified>
</cp:coreProperties>
</file>